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right="0"/>
        <w:jc w:val="left"/>
      </w:pPr>
      <w:r>
        <w:pict>
          <v:group id="_x0000_s1026" o:spid="_x0000_s1026" o:spt="203" style="position:absolute;left:0pt;margin-left:39.15pt;margin-top:-3.25pt;height:21.55pt;width:24.25pt;mso-position-horizontal-relative:page;z-index:-1024;mso-width-relative:page;mso-height-relative:page;" coordorigin="783,-65" coordsize="486,432">
            <o:lock v:ext="edit"/>
            <v:group id="_x0000_s1027" o:spid="_x0000_s1027" o:spt="203" style="position:absolute;left:793;top:-55;height:310;width:310;" coordorigin="793,-55" coordsize="310,310">
              <o:lock v:ext="edit"/>
              <v:shape id="_x0000_s1028" o:spid="_x0000_s1028" style="position:absolute;left:793;top:-55;height:310;width:310;" fillcolor="#008A8F" filled="t" stroked="f" coordorigin="793,-55" coordsize="310,310" path="m1050,-55l860,-55,854,-53,846,-49,837,-43,832,-37,794,230,793,235,795,241,807,252,812,255,1078,255,1097,241,1103,223,1103,210,1098,202,1087,195,859,195,886,5,1032,5,1040,2,1046,-3,1056,-17,1058,-24,1058,-48,1050,-5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29" o:spid="_x0000_s1029" o:spt="203" style="position:absolute;left:949;top:46;height:310;width:310;" coordorigin="949,46" coordsize="310,310">
              <o:lock v:ext="edit"/>
              <v:shape id="_x0000_s1030" o:spid="_x0000_s1030" style="position:absolute;left:949;top:46;height:310;width:310;" fillcolor="#008A8F" filled="t" stroked="f" coordorigin="949,46" coordsize="310,310" path="m1240,46l973,46,955,60,949,78,949,91,954,100,965,106,1193,106,1166,297,1020,297,994,326,994,349,1002,357,1192,357,1258,72,1259,67,1256,61,1245,49,1240,4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color w:val="007143"/>
        </w:rPr>
        <w:t>管理者说</w:t>
      </w:r>
    </w:p>
    <w:p>
      <w:pPr>
        <w:spacing w:before="0" w:line="220" w:lineRule="exact"/>
        <w:rPr>
          <w:sz w:val="22"/>
          <w:szCs w:val="22"/>
        </w:rPr>
      </w:pPr>
    </w:p>
    <w:p>
      <w:pPr>
        <w:spacing w:before="0" w:line="220" w:lineRule="exact"/>
        <w:rPr>
          <w:sz w:val="22"/>
          <w:szCs w:val="22"/>
        </w:rPr>
      </w:pPr>
    </w:p>
    <w:p>
      <w:pPr>
        <w:spacing w:before="0" w:line="220" w:lineRule="exact"/>
        <w:rPr>
          <w:sz w:val="22"/>
          <w:szCs w:val="22"/>
        </w:rPr>
      </w:pPr>
    </w:p>
    <w:p>
      <w:pPr>
        <w:spacing w:before="0" w:line="220" w:lineRule="exact"/>
        <w:rPr>
          <w:sz w:val="22"/>
          <w:szCs w:val="22"/>
        </w:rPr>
      </w:pPr>
    </w:p>
    <w:p>
      <w:pPr>
        <w:spacing w:before="0" w:line="220" w:lineRule="exact"/>
        <w:rPr>
          <w:sz w:val="22"/>
          <w:szCs w:val="22"/>
        </w:rPr>
      </w:pPr>
    </w:p>
    <w:p>
      <w:pPr>
        <w:spacing w:before="0" w:line="220" w:lineRule="exact"/>
        <w:rPr>
          <w:sz w:val="22"/>
          <w:szCs w:val="22"/>
        </w:rPr>
      </w:pPr>
    </w:p>
    <w:p>
      <w:pPr>
        <w:spacing w:before="0" w:line="220" w:lineRule="exact"/>
        <w:rPr>
          <w:sz w:val="22"/>
          <w:szCs w:val="22"/>
        </w:rPr>
      </w:pPr>
    </w:p>
    <w:p>
      <w:pPr>
        <w:spacing w:before="18" w:line="300" w:lineRule="exact"/>
        <w:rPr>
          <w:sz w:val="30"/>
          <w:szCs w:val="30"/>
        </w:rPr>
      </w:pPr>
    </w:p>
    <w:p>
      <w:pPr>
        <w:spacing w:before="0"/>
        <w:ind w:left="113" w:right="0" w:firstLine="0"/>
        <w:jc w:val="left"/>
        <w:rPr>
          <w:rFonts w:ascii="PMingLiU" w:hAnsi="PMingLiU" w:eastAsia="PMingLiU" w:cs="PMingLiU"/>
          <w:sz w:val="40"/>
          <w:szCs w:val="40"/>
        </w:rPr>
      </w:pPr>
      <w:r>
        <w:rPr>
          <w:rFonts w:ascii="PMingLiU" w:hAnsi="PMingLiU" w:eastAsia="PMingLiU" w:cs="PMingLiU"/>
          <w:color w:val="231F20"/>
          <w:sz w:val="40"/>
          <w:szCs w:val="40"/>
        </w:rPr>
        <w:t>俞敏洪：我这样定义成功</w:t>
      </w:r>
    </w:p>
    <w:p>
      <w:pPr>
        <w:spacing w:before="26"/>
        <w:ind w:left="703" w:right="0" w:firstLine="0"/>
        <w:jc w:val="left"/>
        <w:rPr>
          <w:rFonts w:ascii="经典美黑简" w:hAnsi="经典美黑简" w:eastAsia="经典美黑简" w:cs="经典美黑简"/>
          <w:sz w:val="22"/>
          <w:szCs w:val="22"/>
        </w:rPr>
      </w:pPr>
      <w:r>
        <w:br w:type="column"/>
      </w:r>
      <w:r>
        <w:rPr>
          <w:rFonts w:ascii="Arial" w:hAnsi="Arial" w:eastAsia="Arial" w:cs="Arial"/>
          <w:color w:val="231F20"/>
          <w:spacing w:val="-1"/>
          <w:w w:val="102"/>
          <w:sz w:val="21"/>
          <w:szCs w:val="21"/>
        </w:rPr>
        <w:t>2013.0</w:t>
      </w:r>
      <w:r>
        <w:rPr>
          <w:rFonts w:ascii="Arial" w:hAnsi="Arial" w:eastAsia="Arial" w:cs="Arial"/>
          <w:color w:val="231F20"/>
          <w:w w:val="102"/>
          <w:sz w:val="21"/>
          <w:szCs w:val="21"/>
        </w:rPr>
        <w:t>9</w:t>
      </w:r>
      <w:r>
        <w:rPr>
          <w:rFonts w:ascii="Arial" w:hAnsi="Arial" w:eastAsia="Arial" w:cs="Arial"/>
          <w:color w:val="231F20"/>
          <w:spacing w:val="-10"/>
          <w:sz w:val="21"/>
          <w:szCs w:val="21"/>
        </w:rPr>
        <w:t xml:space="preserve"> </w:t>
      </w:r>
      <w:r>
        <w:rPr>
          <w:rFonts w:ascii="经典美黑简" w:hAnsi="经典美黑简" w:eastAsia="经典美黑简" w:cs="经典美黑简"/>
          <w:color w:val="231F20"/>
          <w:spacing w:val="44"/>
          <w:position w:val="2"/>
          <w:sz w:val="22"/>
          <w:szCs w:val="22"/>
        </w:rPr>
        <w:t>商学</w:t>
      </w:r>
      <w:r>
        <w:rPr>
          <w:rFonts w:ascii="经典美黑简" w:hAnsi="经典美黑简" w:eastAsia="经典美黑简" w:cs="经典美黑简"/>
          <w:color w:val="231F20"/>
          <w:position w:val="2"/>
          <w:sz w:val="22"/>
          <w:szCs w:val="22"/>
        </w:rPr>
        <w:t>院</w:t>
      </w:r>
      <w:r>
        <w:rPr>
          <w:rFonts w:ascii="经典美黑简" w:hAnsi="经典美黑简" w:eastAsia="经典美黑简" w:cs="经典美黑简"/>
          <w:color w:val="231F20"/>
          <w:spacing w:val="-66"/>
          <w:position w:val="2"/>
          <w:sz w:val="22"/>
          <w:szCs w:val="22"/>
        </w:rPr>
        <w:t xml:space="preserve"> </w:t>
      </w:r>
    </w:p>
    <w:p>
      <w:pPr>
        <w:spacing w:before="6"/>
        <w:ind w:left="113" w:right="0" w:firstLine="0"/>
        <w:jc w:val="left"/>
        <w:rPr>
          <w:rFonts w:ascii="Tahoma" w:hAnsi="Tahoma" w:eastAsia="Tahoma" w:cs="Tahoma"/>
          <w:sz w:val="14"/>
          <w:szCs w:val="14"/>
        </w:rPr>
      </w:pPr>
      <w:r>
        <w:rPr>
          <w:rFonts w:ascii="Tahoma"/>
          <w:color w:val="231F20"/>
          <w:w w:val="175"/>
          <w:sz w:val="14"/>
        </w:rPr>
        <w:t>commercial</w:t>
      </w:r>
      <w:r>
        <w:rPr>
          <w:rFonts w:ascii="Tahoma"/>
          <w:color w:val="231F20"/>
          <w:spacing w:val="-1"/>
          <w:sz w:val="14"/>
        </w:rPr>
        <w:t xml:space="preserve"> </w:t>
      </w:r>
      <w:r>
        <w:rPr>
          <w:rFonts w:ascii="Tahoma"/>
          <w:color w:val="231F20"/>
          <w:w w:val="198"/>
          <w:sz w:val="14"/>
        </w:rPr>
        <w:t>college</w:t>
      </w:r>
    </w:p>
    <w:p>
      <w:pPr>
        <w:spacing w:after="0"/>
        <w:jc w:val="left"/>
        <w:rPr>
          <w:rFonts w:ascii="Tahoma" w:hAnsi="Tahoma" w:eastAsia="Tahoma" w:cs="Tahoma"/>
          <w:sz w:val="14"/>
          <w:szCs w:val="14"/>
        </w:rPr>
        <w:sectPr>
          <w:type w:val="continuous"/>
          <w:pgSz w:w="11623" w:h="15320"/>
          <w:pgMar w:top="1000" w:right="640" w:bottom="280" w:left="680" w:header="720" w:footer="720" w:gutter="0"/>
          <w:cols w:equalWidth="0" w:num="2">
            <w:col w:w="4514" w:space="3352"/>
            <w:col w:w="2437"/>
          </w:cols>
        </w:sect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7" w:line="240" w:lineRule="exact"/>
        <w:rPr>
          <w:sz w:val="24"/>
          <w:szCs w:val="24"/>
        </w:rPr>
      </w:pPr>
    </w:p>
    <w:p>
      <w:pPr>
        <w:spacing w:before="15"/>
        <w:ind w:left="113" w:right="0" w:firstLine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8A8F"/>
          <w:sz w:val="24"/>
          <w:szCs w:val="24"/>
        </w:rPr>
        <w:t>我认为自己是一个成功者，是因为我非常愿意去帮助别人</w:t>
      </w:r>
    </w:p>
    <w:p>
      <w:pPr>
        <w:spacing w:before="4" w:line="170" w:lineRule="exact"/>
        <w:rPr>
          <w:sz w:val="17"/>
          <w:szCs w:val="17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623" w:h="15320"/>
          <w:pgMar w:top="1000" w:right="640" w:bottom="280" w:left="680" w:header="720" w:footer="720" w:gutter="0"/>
        </w:sectPr>
      </w:pPr>
    </w:p>
    <w:p>
      <w:pPr>
        <w:spacing w:before="41"/>
        <w:ind w:left="113" w:right="0" w:firstLine="0"/>
        <w:jc w:val="left"/>
        <w:rPr>
          <w:rFonts w:ascii="PMingLiU" w:hAnsi="PMingLiU" w:eastAsia="PMingLiU" w:cs="PMingLiU"/>
          <w:sz w:val="20"/>
          <w:szCs w:val="20"/>
        </w:rPr>
      </w:pPr>
      <w:r>
        <w:rPr>
          <w:rFonts w:ascii="PMingLiU" w:hAnsi="PMingLiU" w:eastAsia="PMingLiU" w:cs="PMingLiU"/>
          <w:color w:val="231F20"/>
          <w:sz w:val="20"/>
          <w:szCs w:val="20"/>
        </w:rPr>
        <w:t>我认为自己是个成功的人</w:t>
      </w:r>
    </w:p>
    <w:p>
      <w:pPr>
        <w:pStyle w:val="3"/>
        <w:spacing w:before="37" w:line="309" w:lineRule="auto"/>
        <w:ind w:right="10"/>
        <w:jc w:val="both"/>
      </w:pPr>
      <w:r>
        <w:rPr>
          <w:color w:val="231F20"/>
          <w:spacing w:val="6"/>
        </w:rPr>
        <w:t xml:space="preserve">现在的中国进入了家庭教育非常复 </w:t>
      </w:r>
      <w:r>
        <w:rPr>
          <w:color w:val="231F20"/>
          <w:spacing w:val="5"/>
        </w:rPr>
        <w:t xml:space="preserve">杂的时代,社会上有标准,每个家庭亦各 有自己的标准,而且,这些标准有可能是 </w:t>
      </w:r>
      <w:r>
        <w:rPr>
          <w:color w:val="231F20"/>
        </w:rPr>
        <w:t xml:space="preserve">错误的。比如说,孩子一定要在班里进前 </w:t>
      </w:r>
      <w:r>
        <w:rPr>
          <w:color w:val="231F20"/>
          <w:spacing w:val="5"/>
        </w:rPr>
        <w:t xml:space="preserve">5名；只要能考上北大、清华就算成功, 到哈佛、耶鲁就更加成功,在我看来,都 </w:t>
      </w:r>
      <w:r>
        <w:rPr>
          <w:color w:val="231F20"/>
        </w:rPr>
        <w:t xml:space="preserve">是些错误的标准。为什么错误,因为它最 </w:t>
      </w:r>
      <w:r>
        <w:rPr>
          <w:color w:val="231F20"/>
          <w:spacing w:val="5"/>
        </w:rPr>
        <w:t xml:space="preserve">后变成了家庭的惟一标准。而孩子的成 长有很多标准,比如说人品是否高洁,个 </w:t>
      </w:r>
      <w:r>
        <w:rPr>
          <w:color w:val="231F20"/>
          <w:spacing w:val="11"/>
        </w:rPr>
        <w:t xml:space="preserve">性是否健康,做事是否有创造力、想象 </w:t>
      </w:r>
      <w:r>
        <w:rPr>
          <w:color w:val="231F20"/>
        </w:rPr>
        <w:t>力,有没有吃苦的精神、勤奋的精神等。 此外,有没有摔倒在地上敢于爬起来的精 神其实也是一个标准。</w:t>
      </w:r>
    </w:p>
    <w:p>
      <w:pPr>
        <w:pStyle w:val="3"/>
        <w:spacing w:line="309" w:lineRule="auto"/>
        <w:ind w:right="16"/>
        <w:jc w:val="both"/>
      </w:pPr>
      <w:r>
        <w:rPr>
          <w:color w:val="231F20"/>
        </w:rPr>
        <w:t xml:space="preserve">中国现在的社会,把成功限定在一个 特别狭小的范围之内,对孩子们来说考高 分,成绩好就是标准；孩子五六岁会弹钢 </w:t>
      </w:r>
      <w:r>
        <w:rPr>
          <w:color w:val="231F20"/>
          <w:spacing w:val="5"/>
        </w:rPr>
        <w:t xml:space="preserve">琴,就会得到奖赏。在我们成人世界里, 从不以一个人拥有多少真心朋友作为成 </w:t>
      </w:r>
      <w:r>
        <w:rPr>
          <w:color w:val="231F20"/>
        </w:rPr>
        <w:t>功的一个标准；我们的标准就是,这个人 有钱、有地位、有财富。</w:t>
      </w:r>
    </w:p>
    <w:p>
      <w:pPr>
        <w:pStyle w:val="3"/>
        <w:spacing w:line="309" w:lineRule="auto"/>
        <w:ind w:right="0"/>
        <w:jc w:val="both"/>
      </w:pPr>
      <w:r>
        <w:rPr>
          <w:color w:val="231F20"/>
          <w:spacing w:val="21"/>
        </w:rPr>
        <w:t>我自己就深深陷入了这样的痛</w:t>
      </w:r>
      <w:r>
        <w:rPr>
          <w:color w:val="231F20"/>
        </w:rPr>
        <w:t>苦</w:t>
      </w:r>
      <w:r>
        <w:rPr>
          <w:color w:val="231F20"/>
          <w:spacing w:val="-69"/>
        </w:rPr>
        <w:t xml:space="preserve"> </w:t>
      </w:r>
      <w:r>
        <w:rPr>
          <w:color w:val="231F20"/>
          <w:spacing w:val="11"/>
        </w:rPr>
        <w:t xml:space="preserve">之中。许多人见到我,说的第一句话便 </w:t>
      </w:r>
      <w:r>
        <w:rPr>
          <w:color w:val="231F20"/>
          <w:spacing w:val="3"/>
        </w:rPr>
        <w:t>是</w:t>
      </w:r>
      <w:r>
        <w:rPr>
          <w:color w:val="231F20"/>
        </w:rPr>
        <w:t>：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3"/>
        </w:rPr>
        <w:t xml:space="preserve">“俞老师,你现在也进入中国富豪 </w:t>
      </w:r>
      <w:r>
        <w:rPr>
          <w:color w:val="231F20"/>
        </w:rPr>
        <w:t>榜了！”没有人会说：“俞老师,你的人 品不错。”紧接着,第二句是：“你作为 新东方的掌门人,新东方很赚钱啊。”假 如说有一天新东方倒闭了,我一分钱都没 有了,还有人认为我是一个成功者吗？如</w:t>
      </w:r>
    </w:p>
    <w:p>
      <w:pPr>
        <w:pStyle w:val="3"/>
        <w:spacing w:before="37" w:line="309" w:lineRule="auto"/>
        <w:ind w:right="3587" w:firstLine="0"/>
        <w:jc w:val="both"/>
      </w:pPr>
      <w:r>
        <w:br w:type="column"/>
      </w:r>
      <w:r>
        <w:rPr>
          <w:color w:val="231F20"/>
          <w:spacing w:val="5"/>
        </w:rPr>
        <w:t xml:space="preserve">果我成了一个身无分文、必须要靠力气 </w:t>
      </w:r>
      <w:r>
        <w:rPr>
          <w:color w:val="231F20"/>
          <w:spacing w:val="3"/>
        </w:rPr>
        <w:t>赚钱的人时,还会有人过来告诉</w:t>
      </w:r>
      <w:r>
        <w:rPr>
          <w:color w:val="231F20"/>
        </w:rPr>
        <w:t>我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3"/>
        </w:rPr>
        <w:t xml:space="preserve">“俞 </w:t>
      </w:r>
      <w:r>
        <w:rPr>
          <w:color w:val="231F20"/>
        </w:rPr>
        <w:t>老师,你真是一个了不起的人物”？我觉 得,那时候说这个话的人才是我真正的朋 友,真正认可了我的成功。</w:t>
      </w:r>
    </w:p>
    <w:p>
      <w:pPr>
        <w:pStyle w:val="3"/>
        <w:spacing w:line="309" w:lineRule="auto"/>
        <w:ind w:right="3587"/>
        <w:jc w:val="both"/>
      </w:pPr>
      <w:r>
        <w:rPr>
          <w:color w:val="231F20"/>
        </w:rPr>
        <w:t xml:space="preserve">我本人认为自己是一个成功者,并不 </w:t>
      </w:r>
      <w:r>
        <w:rPr>
          <w:color w:val="231F20"/>
          <w:spacing w:val="5"/>
        </w:rPr>
        <w:t xml:space="preserve">是因为我有新东方,我赚了钱,而是我有 一个做人的基本准则。我始终认为我是 </w:t>
      </w:r>
      <w:r>
        <w:rPr>
          <w:color w:val="231F20"/>
        </w:rPr>
        <w:t xml:space="preserve">一个善良的人,是一个心中没有邪恶念头 的人。从小到大,我没有做过一件伤害别 </w:t>
      </w:r>
      <w:r>
        <w:rPr>
          <w:color w:val="231F20"/>
          <w:spacing w:val="5"/>
        </w:rPr>
        <w:t xml:space="preserve">人的事情。当然有时候一不小心说了一 </w:t>
      </w:r>
      <w:r>
        <w:rPr>
          <w:color w:val="231F20"/>
        </w:rPr>
        <w:t xml:space="preserve">句伤害别人的话,这是有可能的。有些话 </w:t>
      </w:r>
      <w:r>
        <w:rPr>
          <w:color w:val="231F20"/>
          <w:spacing w:val="5"/>
        </w:rPr>
        <w:t xml:space="preserve">脱口而出,别人会觉得不舒服,我可以向 </w:t>
      </w:r>
      <w:r>
        <w:rPr>
          <w:color w:val="231F20"/>
        </w:rPr>
        <w:t>他表示道歉,但是伤天害理的事情我肯定 没有做过。</w:t>
      </w:r>
    </w:p>
    <w:p>
      <w:pPr>
        <w:pStyle w:val="3"/>
        <w:spacing w:line="309" w:lineRule="auto"/>
        <w:ind w:right="3578"/>
        <w:jc w:val="both"/>
      </w:pPr>
      <w:r>
        <w:rPr>
          <w:color w:val="231F20"/>
          <w:spacing w:val="13"/>
        </w:rPr>
        <w:t xml:space="preserve">我觉得我成功的第二点,在于我非 </w:t>
      </w:r>
      <w:r>
        <w:rPr>
          <w:color w:val="231F20"/>
          <w:spacing w:val="5"/>
        </w:rPr>
        <w:t xml:space="preserve">常愿意去帮助别人。大家都认为做事情 </w:t>
      </w:r>
      <w:r>
        <w:rPr>
          <w:color w:val="231F20"/>
        </w:rPr>
        <w:t xml:space="preserve">需要自己有才能,当我们什么都没有的时 候,也可以帮助别人。我从小就特别热爱 </w:t>
      </w:r>
      <w:r>
        <w:rPr>
          <w:color w:val="231F20"/>
          <w:spacing w:val="3"/>
        </w:rPr>
        <w:t>劳动</w:t>
      </w:r>
      <w:r>
        <w:rPr>
          <w:color w:val="231F20"/>
        </w:rPr>
        <w:t>,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3"/>
        </w:rPr>
        <w:t>14岁的时候获得过县里的插秧</w:t>
      </w:r>
      <w:r>
        <w:rPr>
          <w:color w:val="231F20"/>
        </w:rPr>
        <w:t xml:space="preserve">冠 </w:t>
      </w:r>
      <w:r>
        <w:rPr>
          <w:color w:val="231F20"/>
          <w:spacing w:val="10"/>
        </w:rPr>
        <w:t xml:space="preserve">军,17岁就是县里优秀的手扶拖拉机手 </w:t>
      </w:r>
      <w:r>
        <w:rPr>
          <w:color w:val="231F20"/>
        </w:rPr>
        <w:t xml:space="preserve">了,是父母的勤劳带动了我的勤劳。我这 个人的学习成绩一直不好也不坏,老师根 </w:t>
      </w:r>
      <w:r>
        <w:rPr>
          <w:color w:val="231F20"/>
          <w:spacing w:val="5"/>
        </w:rPr>
        <w:t xml:space="preserve">本就不关心我。但我想引起老师和同学 </w:t>
      </w:r>
      <w:r>
        <w:rPr>
          <w:color w:val="231F20"/>
        </w:rPr>
        <w:t>们的注意,从小学一年级起就一直打扫教 室卫生。到了北大以后,我养成了一个习 惯,每天为宿舍打扫卫生；这一打扫就是 四年,我们宿舍从来没排过卫生值日表。 另外,我每天都会拎着宿舍里的水壶去给</w:t>
      </w:r>
    </w:p>
    <w:p>
      <w:pPr>
        <w:spacing w:after="0" w:line="309" w:lineRule="auto"/>
        <w:jc w:val="both"/>
        <w:sectPr>
          <w:type w:val="continuous"/>
          <w:pgSz w:w="11623" w:h="15320"/>
          <w:pgMar w:top="1000" w:right="640" w:bottom="280" w:left="680" w:header="720" w:footer="720" w:gutter="0"/>
          <w:cols w:equalWidth="0" w:num="2">
            <w:col w:w="3292" w:space="148"/>
            <w:col w:w="6863"/>
          </w:cols>
        </w:sectPr>
      </w:pPr>
    </w:p>
    <w:p>
      <w:pPr>
        <w:spacing w:before="0" w:line="200" w:lineRule="exact"/>
        <w:rPr>
          <w:sz w:val="20"/>
          <w:szCs w:val="20"/>
        </w:rPr>
      </w:pPr>
      <w:r>
        <w:pict>
          <v:group id="_x0000_s1031" o:spid="_x0000_s1031" o:spt="203" style="position:absolute;left:0pt;margin-left:0pt;margin-top:0pt;height:765.35pt;width:581.1pt;mso-position-horizontal-relative:page;mso-position-vertical-relative:page;z-index:-1024;mso-width-relative:page;mso-height-relative:page;" coordsize="11622,15307">
            <o:lock v:ext="edit"/>
            <v:shape id="_x0000_s1032" o:spid="_x0000_s1032" style="position:absolute;left:0;top:0;height:15307;width:11622;" fillcolor="#D1D3D4" filled="t" stroked="f" coordsize="11622,15307" path="m0,15307l11622,15307,11622,0,0,0,0,15307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33" o:spid="_x0000_s1033" o:spt="203" style="position:absolute;left:0pt;margin-left:-0.5pt;margin-top:88.75pt;height:638.1pt;width:550.9pt;mso-position-horizontal-relative:page;mso-position-vertical-relative:page;z-index:-1024;mso-width-relative:page;mso-height-relative:page;" coordorigin="-10,1776" coordsize="11018,12762">
            <o:lock v:ext="edit"/>
            <v:group id="_x0000_s1034" o:spid="_x0000_s1034" o:spt="203" style="position:absolute;left:0;top:1786;height:12742;width:10998;" coordorigin="0,1786" coordsize="10998,12742">
              <o:lock v:ext="edit"/>
              <v:shape id="_x0000_s1035" o:spid="_x0000_s1035" style="position:absolute;left:0;top:1786;height:12742;width:10998;" fillcolor="#FFFFFF" filled="t" stroked="f" coordorigin="0,1786" coordsize="10998,12742" path="m10998,1786l794,1786,0,2580,0,13734,794,14528,10998,14528,10998,1786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6" o:spid="_x0000_s1036" o:spt="203" style="position:absolute;left:0;top:1786;height:12742;width:10998;" coordorigin="0,1786" coordsize="10998,12742">
              <o:lock v:ext="edit"/>
              <v:shape id="_x0000_s1037" o:spid="_x0000_s1037" style="position:absolute;left:0;top:1786;height:12742;width:10998;" filled="f" stroked="t" coordorigin="0,1786" coordsize="10998,12742" path="m0,2580l794,1786,10998,1786,10998,14528,794,14528,0,13734e">
                <v:path arrowok="t"/>
                <v:fill on="f" focussize="0,0"/>
                <v:stroke weight="1pt" color="#9B7D34"/>
                <v:imagedata o:title=""/>
                <o:lock v:ext="edit"/>
              </v:shape>
              <v:shape id="_x0000_s1038" o:spid="_x0000_s1038" o:spt="75" type="#_x0000_t75" style="position:absolute;left:7672;top:5343;height:3636;width:3149;" filled="f" stroked="f" coordsize="21600,21600">
                <v:path/>
                <v:fill on="f" focussize="0,0"/>
                <v:stroke on="f"/>
                <v:imagedata r:id="rId4" o:title=""/>
                <o:lock v:ext="edit" aspectratio="t"/>
              </v:shape>
            </v:group>
          </v:group>
        </w:pict>
      </w:r>
    </w:p>
    <w:p>
      <w:pPr>
        <w:spacing w:before="67"/>
        <w:ind w:left="0" w:right="141" w:firstLine="0"/>
        <w:jc w:val="both"/>
        <w:rPr>
          <w:rFonts w:ascii="Lucida Sans Unicode" w:hAnsi="Lucida Sans Unicode" w:eastAsia="Lucida Sans Unicode" w:cs="Lucida Sans Unicode"/>
          <w:sz w:val="12"/>
          <w:szCs w:val="12"/>
        </w:rPr>
      </w:pPr>
      <w:bookmarkStart w:id="0" w:name="_GoBack"/>
      <w:bookmarkEnd w:id="0"/>
      <w:r>
        <w:rPr>
          <w:rFonts w:ascii="Lucida Sans Unicode"/>
          <w:color w:val="231F20"/>
          <w:spacing w:val="11"/>
          <w:sz w:val="12"/>
        </w:rPr>
        <w:t>6</w:t>
      </w:r>
      <w:r>
        <w:rPr>
          <w:rFonts w:ascii="Lucida Sans Unicode"/>
          <w:color w:val="231F20"/>
          <w:sz w:val="12"/>
        </w:rPr>
        <w:t>9</w:t>
      </w:r>
      <w:r>
        <w:rPr>
          <w:rFonts w:ascii="Lucida Sans Unicode"/>
          <w:color w:val="231F20"/>
          <w:spacing w:val="-26"/>
          <w:sz w:val="12"/>
        </w:rPr>
        <w:t xml:space="preserve"> </w:t>
      </w:r>
    </w:p>
    <w:p>
      <w:pPr>
        <w:spacing w:after="0"/>
        <w:jc w:val="right"/>
        <w:rPr>
          <w:rFonts w:ascii="Lucida Sans Unicode" w:hAnsi="Lucida Sans Unicode" w:eastAsia="Lucida Sans Unicode" w:cs="Lucida Sans Unicode"/>
          <w:sz w:val="12"/>
          <w:szCs w:val="12"/>
        </w:rPr>
        <w:sectPr>
          <w:type w:val="continuous"/>
          <w:pgSz w:w="11623" w:h="15320"/>
          <w:pgMar w:top="1000" w:right="640" w:bottom="280" w:left="680" w:header="720" w:footer="720" w:gutter="0"/>
        </w:sectPr>
      </w:pPr>
    </w:p>
    <w:p>
      <w:pPr>
        <w:pStyle w:val="2"/>
        <w:spacing w:line="240" w:lineRule="auto"/>
        <w:ind w:left="839" w:right="0"/>
        <w:jc w:val="left"/>
      </w:pPr>
      <w:r>
        <w:pict>
          <v:group id="_x0000_s1039" o:spid="_x0000_s1039" o:spt="203" style="position:absolute;left:0pt;margin-left:0pt;margin-top:0pt;height:765.35pt;width:581.1pt;mso-position-horizontal-relative:page;mso-position-vertical-relative:page;z-index:-1024;mso-width-relative:page;mso-height-relative:page;" coordsize="11622,15307">
            <o:lock v:ext="edit"/>
            <v:shape id="_x0000_s1040" o:spid="_x0000_s1040" style="position:absolute;left:0;top:0;height:15307;width:11622;" fillcolor="#D1D3D4" filled="t" stroked="f" coordsize="11622,15307" path="m0,15307l11622,15307,11622,0,0,0,0,15307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41" o:spid="_x0000_s1041" o:spt="203" style="position:absolute;left:0pt;margin-left:29.7pt;margin-top:87.6pt;height:639.25pt;width:551.85pt;mso-position-horizontal-relative:page;mso-position-vertical-relative:page;z-index:-1024;mso-width-relative:page;mso-height-relative:page;" coordorigin="595,1752" coordsize="11037,12786">
            <o:lock v:ext="edit"/>
            <v:group id="_x0000_s1042" o:spid="_x0000_s1042" o:spt="203" style="position:absolute;left:605;top:1786;height:12742;width:11017;" coordorigin="605,1786" coordsize="11017,12742">
              <o:lock v:ext="edit"/>
              <v:shape id="_x0000_s1043" o:spid="_x0000_s1043" style="position:absolute;left:605;top:1786;height:12742;width:11017;" fillcolor="#FFFFFF" filled="t" stroked="f" coordorigin="605,1786" coordsize="11017,12742" path="m10828,1786l605,1786,605,14528,10828,14528,11622,13734,11622,2580,10828,1786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4" o:spid="_x0000_s1044" o:spt="203" style="position:absolute;left:605;top:1786;height:794;width:11017;" coordorigin="605,1786" coordsize="11017,794">
              <o:lock v:ext="edit"/>
              <v:shape id="_x0000_s1045" o:spid="_x0000_s1045" style="position:absolute;left:605;top:1786;height:794;width:11017;" filled="f" stroked="t" coordorigin="605,1786" coordsize="11017,794" path="m605,1786l10828,1786,11622,2580e">
                <v:path arrowok="t"/>
                <v:fill on="f" focussize="0,0"/>
                <v:stroke weight="1pt" color="#9B7D34"/>
                <v:imagedata o:title=""/>
                <o:lock v:ext="edit"/>
              </v:shape>
            </v:group>
            <v:group id="_x0000_s1046" o:spid="_x0000_s1046" o:spt="203" style="position:absolute;left:605;top:1786;height:12742;width:11017;" coordorigin="605,1786" coordsize="11017,12742">
              <o:lock v:ext="edit"/>
              <v:shape id="_x0000_s1047" o:spid="_x0000_s1047" style="position:absolute;left:605;top:1786;height:12742;width:11017;" filled="f" stroked="t" coordorigin="605,1786" coordsize="11017,12742" path="m11622,13734l10828,14528,605,14528,605,1786e">
                <v:path arrowok="t"/>
                <v:fill on="f" focussize="0,0"/>
                <v:stroke weight="1pt" color="#9B7D34"/>
                <v:imagedata o:title=""/>
                <o:lock v:ext="edit"/>
              </v:shape>
            </v:group>
            <v:group id="_x0000_s1048" o:spid="_x0000_s1048" o:spt="203" style="position:absolute;left:633;top:1781;height:670;width:2;" coordorigin="633,1781" coordsize="2,670">
              <o:lock v:ext="edit"/>
              <v:shape id="_x0000_s1049" o:spid="_x0000_s1049" style="position:absolute;left:633;top:1781;height:670;width:2;" filled="f" stroked="t" coordorigin="633,1781" coordsize="0,670" path="m633,1781l633,2451e">
                <v:path arrowok="t"/>
                <v:fill on="f" focussize="0,0"/>
                <v:stroke weight="2.88pt" color="#9B7D34"/>
                <v:imagedata o:title=""/>
                <o:lock v:ext="edit"/>
              </v:shape>
            </v:group>
            <v:group id="_x0000_s1050" o:spid="_x0000_s1050" o:spt="203" style="position:absolute;left:9475;top:14091;height:160;width:160;" coordorigin="9475,14091" coordsize="160,160">
              <o:lock v:ext="edit"/>
              <v:shape id="_x0000_s1051" o:spid="_x0000_s1051" style="position:absolute;left:9475;top:14091;height:160;width:160;" filled="f" stroked="t" coordorigin="9475,14091" coordsize="160,160" path="m9475,14251l9635,14251,9635,14091,9475,14091,9475,14251xe">
                <v:path arrowok="t"/>
                <v:fill on="f" focussize="0,0"/>
                <v:stroke weight="0.282992125984252pt" color="#C4151C"/>
                <v:imagedata o:title=""/>
                <o:lock v:ext="edit"/>
              </v:shape>
            </v:group>
          </v:group>
        </w:pict>
      </w:r>
      <w:r>
        <w:pict>
          <v:group id="_x0000_s1052" o:spid="_x0000_s1052" o:spt="203" style="position:absolute;left:0pt;margin-left:39.15pt;margin-top:-3.25pt;height:21.55pt;width:24.25pt;mso-position-horizontal-relative:page;z-index:-1024;mso-width-relative:page;mso-height-relative:page;" coordorigin="783,-65" coordsize="486,432">
            <o:lock v:ext="edit"/>
            <v:group id="_x0000_s1053" o:spid="_x0000_s1053" o:spt="203" style="position:absolute;left:793;top:-55;height:310;width:310;" coordorigin="793,-55" coordsize="310,310">
              <o:lock v:ext="edit"/>
              <v:shape id="_x0000_s1054" o:spid="_x0000_s1054" style="position:absolute;left:793;top:-55;height:310;width:310;" fillcolor="#008A8F" filled="t" stroked="f" coordorigin="793,-55" coordsize="310,310" path="m1050,-55l860,-55,854,-53,846,-49,837,-43,832,-37,794,230,793,235,795,241,807,252,812,255,1078,255,1097,241,1103,223,1103,210,1098,202,1087,195,859,195,886,5,1032,5,1040,2,1046,-3,1056,-17,1058,-24,1058,-48,1050,-5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5" o:spid="_x0000_s1055" o:spt="203" style="position:absolute;left:949;top:46;height:310;width:310;" coordorigin="949,46" coordsize="310,310">
              <o:lock v:ext="edit"/>
              <v:shape id="_x0000_s1056" o:spid="_x0000_s1056" style="position:absolute;left:949;top:46;height:310;width:310;" fillcolor="#008A8F" filled="t" stroked="f" coordorigin="949,46" coordsize="310,310" path="m1240,46l973,46,955,60,949,78,949,91,954,100,965,106,1193,106,1166,297,1020,297,994,326,994,349,1002,357,1192,357,1258,72,1259,67,1256,61,1245,49,1240,4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color w:val="007143"/>
        </w:rPr>
        <w:t>管理者说</w:t>
      </w: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0" w:line="200" w:lineRule="exact"/>
        <w:rPr>
          <w:sz w:val="20"/>
          <w:szCs w:val="20"/>
        </w:rPr>
      </w:pPr>
    </w:p>
    <w:p>
      <w:pPr>
        <w:spacing w:before="3" w:line="260" w:lineRule="exact"/>
        <w:rPr>
          <w:sz w:val="26"/>
          <w:szCs w:val="26"/>
        </w:rPr>
      </w:pPr>
    </w:p>
    <w:tbl>
      <w:tblPr>
        <w:tblStyle w:val="5"/>
        <w:tblW w:w="10156" w:type="dxa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60"/>
        <w:gridCol w:w="3439"/>
        <w:gridCol w:w="335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50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同学们打水,把它当作一种体育锻炼。大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6" w:line="240" w:lineRule="auto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庭教育上。孩子长大后出问题,一定是父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9" w:line="240" w:lineRule="auto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脑女儿就会以为我在做其他的事情。虽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家看我打水习惯了,以致于有时候我忘了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母种下的根源。我们教孩子教的是人品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然我对女儿讲我是在工作,但女儿就是不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打水,同学就会说：“俞敏洪怎么还不去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和道德,是否把孩子的人品和道德教育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相信。没办法,后来只要我女儿学习,我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打水？”但我并不觉得打水是一件多么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好,是孩子一辈子成功与否的关键。只要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就拿一本书在我女儿旁边看,这样一来,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吃亏的事情,因为大家都是同学,互相帮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他是被尊重的人物,他的一辈子就会活得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就有一个规矩感在里面,榜样起到了非常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助是理所当然的。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特别顺利。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重要的作用。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41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有人说我傻,问我这样打水有什么好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3"/>
                <w:sz w:val="18"/>
                <w:szCs w:val="18"/>
              </w:rPr>
              <w:t>做父母的可以想一下,你们是想做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我的父母是不识字的,但是父母身上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处。我相信,好处总是会有的,可能会今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一个备受欢迎的人,还是一个处处被防范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的优点我耳濡目染,成为我做人的准则。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w w:val="99"/>
                <w:sz w:val="18"/>
                <w:szCs w:val="18"/>
              </w:rPr>
              <w:t>年出现,也有可能是10年后出现。如果你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的人？好多家长无形中都在教孩子小家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比如我母亲带给我的好品质是要乐于助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做了一件好事,当天就要求回报,那你一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子气,教孩子如何占便宜,教孩子怎样想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人,我母亲就是一个特别喜欢帮助别人的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定是个势利眼,也是个心胸狭窄的人。而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办法超过别人,把别人踩在脚下；最后的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人。小时候有件事我印象很深。有一次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你不要求回报,回报也会来的。当你有困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结果是,孩子不明白在这个世界上怎样生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突然下暴雨,当时家家户户都晒着粮食。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难的时候,周围的人都觉得你是好人,他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存。你给孩子什么东西,孩子未来就是什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我母亲就带着我父亲、姐姐和我,一起帮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们能不伸手帮你吗？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么样的人。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着把邻居家的稻谷全都收回去了。等到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41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3"/>
                <w:sz w:val="18"/>
                <w:szCs w:val="18"/>
              </w:rPr>
              <w:t>当然,我打水的时候并没有想到我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我女儿学习成绩现在处于中等水平,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要收我们家时,发现那些稻谷全都淋湿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w w:val="99"/>
                <w:sz w:val="18"/>
                <w:szCs w:val="18"/>
              </w:rPr>
              <w:t>有困难时同学们会来帮我。但是10年后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但我从来不以此作为女儿是否要努力的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了。我母亲用实际行动告诉了我“远亲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的1995年,新东方已经做到了一定规模,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标准。我和我老婆的教育理念不同,我老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不如近邻”的道理。直到现在,我母亲都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我希望找合作者,就跑到美国和加拿大去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婆是女儿不进前5名就会生气；而我刚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是我们村最受尊敬的人。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找我的那些同学。为了诱惑他们回来,当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好相反,女儿第15名我很高兴,每次都会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6"/>
                <w:sz w:val="18"/>
                <w:szCs w:val="18"/>
              </w:rPr>
              <w:t>我们大人有时候喜欢在背后议论邻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时我特意换了一大把美元,每天非常大方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对女儿说：“你看你们班4</w:t>
            </w:r>
            <w:r>
              <w:rPr>
                <w:rFonts w:ascii="宋体" w:hAnsi="宋体" w:eastAsia="宋体" w:cs="宋体"/>
                <w:color w:val="231F20"/>
                <w:w w:val="99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个同学,你15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居、亲友和同事,说的时候从不回避孩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地花钱,想让他们知道在中国也能赚到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名,后面还有25个人,你多厉害！”从孩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子。结果有一次,我女儿从学校回来,就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钱。后来他们回来了,但给了我一个十分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子一辈子的角度来说,你的孩子分数是好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跟我讲她们班哪个同学好,哪个同学不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意外的理由。他们说：“俞敏洪,我们回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是坏,进北大还是进普通大学,没有任何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好；哪个同学小气,哪个同学势利眼。我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来是冲着你过去为我们扫了4年地,打了4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的本质区别。真正能把孩子一辈子距离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就对女儿说,不能说同学的坏话；更要看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年水。你有这样一种精神,我们就知道你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拉大的,是与他为人处事有关系的人品问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1"/>
                <w:sz w:val="18"/>
                <w:szCs w:val="18"/>
              </w:rPr>
              <w:t>到人家的优点。不料,我女儿立刻反问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有饭吃肯定不会给我们粥喝的。”这些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题。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道：“你跟妈妈在一起的时候,不也议论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人的加入,奠定了新东方发展的基础；新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人品的树立来自于榜样的力量,父母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很多叔叔阿姨的吗？”一句话让我无言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东方才会不断地做大,做成美国的上市公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作为孩子的榜样是不能逃避的。我们要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以对。从此以后,我就跟老婆定了一个规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3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司,做成了今天的规模。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求孩子的东西没有效果,是因为父母没有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矩,在孩子面前不能议论别人的缺点,一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做到。比如说,家长一边打麻将,一边呵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5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定要说对方的好话。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11" w:line="240" w:lineRule="auto"/>
              <w:ind w:left="55" w:right="0"/>
              <w:jc w:val="left"/>
              <w:rPr>
                <w:rFonts w:ascii="PMingLiU" w:hAnsi="PMingLiU" w:eastAsia="PMingLiU" w:cs="PMingLiU"/>
                <w:sz w:val="20"/>
                <w:szCs w:val="20"/>
              </w:rPr>
            </w:pPr>
            <w:r>
              <w:rPr>
                <w:rFonts w:ascii="PMingLiU" w:hAnsi="PMingLiU" w:eastAsia="PMingLiU" w:cs="PMingLiU"/>
                <w:color w:val="231F20"/>
                <w:sz w:val="20"/>
                <w:szCs w:val="20"/>
              </w:rPr>
              <w:t>家庭教育的头等大事——人品教育</w:t>
            </w:r>
          </w:p>
          <w:p>
            <w:pPr>
              <w:pStyle w:val="8"/>
              <w:spacing w:before="37" w:line="240" w:lineRule="auto"/>
              <w:ind w:left="41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我想告诉做父母的,如果你的孩子没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8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斥孩子去学习,孩子当然不愿意学习。当</w:t>
            </w:r>
          </w:p>
          <w:p>
            <w:pPr>
              <w:pStyle w:val="8"/>
              <w:spacing w:before="67" w:line="240" w:lineRule="auto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w w:val="99"/>
                <w:sz w:val="18"/>
                <w:szCs w:val="18"/>
              </w:rPr>
              <w:t>父亲说:“老子没出息,你也想跟老子一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31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6"/>
                <w:sz w:val="18"/>
                <w:szCs w:val="18"/>
              </w:rPr>
              <w:t>最后,我想告诉家长朋友们,你把</w:t>
            </w: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所</w:t>
            </w:r>
          </w:p>
          <w:p>
            <w:pPr>
              <w:pStyle w:val="8"/>
              <w:spacing w:before="67" w:line="240" w:lineRule="auto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有的一切,你的生命、财富、地位全部交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2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有教育好,在外惹是生非,别人指责你的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样没出息吗？”孩子就会想,你说你没出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6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给孩子,你的孩子终身都不一定会幸福。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2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孩子时就会说：“这个孩子家教不好”,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5"/>
                <w:sz w:val="18"/>
                <w:szCs w:val="18"/>
              </w:rPr>
              <w:t>息,那打麻将时我看你也挺开心,你没上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6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你只有教会孩子如何做一个成功的人,教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2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而不会说老师没教好。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大学也挺开心,为什么非要我上大学呢？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6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会孩子学会追求自己的目标,学会享受达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7" w:line="240" w:lineRule="auto"/>
              <w:ind w:left="41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13"/>
                <w:sz w:val="18"/>
                <w:szCs w:val="18"/>
              </w:rPr>
              <w:t>“有其父必有其子,有其母必有其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8" w:lineRule="exact"/>
              <w:ind w:left="497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pacing w:val="6"/>
                <w:sz w:val="18"/>
                <w:szCs w:val="18"/>
              </w:rPr>
              <w:t>我在树立榜样方面也遇到过很多问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31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到目标以后的幸福感和满足感,你的孩子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before="2" w:line="240" w:lineRule="auto"/>
              <w:ind w:left="55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女！”你的孩子没出息,问题一定出在家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3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题。我的工作是要用电脑的,但我打开电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"/>
              <w:spacing w:line="226" w:lineRule="exact"/>
              <w:ind w:left="13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231F20"/>
                <w:sz w:val="18"/>
                <w:szCs w:val="18"/>
              </w:rPr>
              <w:t>才会获得真正的幸福。</w:t>
            </w:r>
          </w:p>
        </w:tc>
      </w:tr>
    </w:tbl>
    <w:p>
      <w:pPr>
        <w:spacing w:before="1" w:line="200" w:lineRule="exact"/>
        <w:rPr>
          <w:sz w:val="20"/>
          <w:szCs w:val="20"/>
        </w:rPr>
      </w:pPr>
    </w:p>
    <w:p>
      <w:pPr>
        <w:spacing w:before="67"/>
        <w:ind w:left="173" w:right="0" w:firstLine="0"/>
        <w:jc w:val="left"/>
        <w:rPr>
          <w:rFonts w:ascii="Lucida Sans Unicode" w:hAnsi="Lucida Sans Unicode" w:eastAsia="Lucida Sans Unicode" w:cs="Lucida Sans Unicode"/>
          <w:sz w:val="12"/>
          <w:szCs w:val="12"/>
        </w:rPr>
      </w:pPr>
      <w:r>
        <w:rPr>
          <w:rFonts w:ascii="Lucida Sans Unicode"/>
          <w:color w:val="231F20"/>
          <w:spacing w:val="11"/>
          <w:sz w:val="12"/>
        </w:rPr>
        <w:t>7</w:t>
      </w:r>
      <w:r>
        <w:rPr>
          <w:rFonts w:ascii="Lucida Sans Unicode"/>
          <w:color w:val="231F20"/>
          <w:sz w:val="12"/>
        </w:rPr>
        <w:t>0</w:t>
      </w:r>
      <w:r>
        <w:rPr>
          <w:rFonts w:ascii="Lucida Sans Unicode"/>
          <w:color w:val="231F20"/>
          <w:spacing w:val="-26"/>
          <w:sz w:val="12"/>
        </w:rPr>
        <w:t xml:space="preserve"> </w:t>
      </w:r>
    </w:p>
    <w:sectPr>
      <w:pgSz w:w="11623" w:h="15320"/>
      <w:pgMar w:top="1000" w:right="620" w:bottom="280" w:left="62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经典美黑简">
    <w:altName w:val="黑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4ECC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23"/>
      <w:ind w:left="779"/>
      <w:outlineLvl w:val="1"/>
    </w:pPr>
    <w:rPr>
      <w:rFonts w:ascii="经典美黑简" w:hAnsi="经典美黑简" w:eastAsia="经典美黑简"/>
      <w:sz w:val="22"/>
      <w:szCs w:val="2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5"/>
      <w:ind w:left="113" w:firstLine="362"/>
    </w:pPr>
    <w:rPr>
      <w:rFonts w:ascii="宋体" w:hAnsi="宋体" w:eastAsia="宋体"/>
      <w:sz w:val="18"/>
      <w:szCs w:val="18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8"/>
    <customShpInfo spid="_x0000_s1027"/>
    <customShpInfo spid="_x0000_s1030"/>
    <customShpInfo spid="_x0000_s1029"/>
    <customShpInfo spid="_x0000_s1026"/>
    <customShpInfo spid="_x0000_s1032"/>
    <customShpInfo spid="_x0000_s1031"/>
    <customShpInfo spid="_x0000_s1035"/>
    <customShpInfo spid="_x0000_s1034"/>
    <customShpInfo spid="_x0000_s1037"/>
    <customShpInfo spid="_x0000_s1038"/>
    <customShpInfo spid="_x0000_s1036"/>
    <customShpInfo spid="_x0000_s1033"/>
    <customShpInfo spid="_x0000_s1040"/>
    <customShpInfo spid="_x0000_s1039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41"/>
    <customShpInfo spid="_x0000_s1054"/>
    <customShpInfo spid="_x0000_s1053"/>
    <customShpInfo spid="_x0000_s1056"/>
    <customShpInfo spid="_x0000_s1055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ScaleCrop>false</ScaleCrop>
  <LinksUpToDate>false</LinksUpToDate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2015-12-07T23:41:00Z</dcterms:created>
  <dc:creator>Administrator</dc:creator>
  <cp:lastModifiedBy>曹操</cp:lastModifiedBy>
  <cp:lastPrinted>2018-11-19T03:20:06Z</cp:lastPrinted>
  <dcterms:modified xsi:type="dcterms:W3CDTF">2018-11-19T03:20:46Z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2013-10-08T00:00:00Z</vt:filetime>
  </property>
  <property fmtid="{D5CDD505-2E9C-101B-9397-08002B2CF9AE}" pid="3" name="LastSaved">
    <vt:filetime>2015-12-07T00:00:00Z</vt:filetime>
  </property>
  <property fmtid="{D5CDD505-2E9C-101B-9397-08002B2CF9AE}" pid="4" name="KSOProductBuildVer">
    <vt:lpwstr>2052-10.1.0.7668</vt:lpwstr>
  </property>
</Properties>
</file>